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5D7D8" w14:textId="77777777" w:rsidR="00CF74FD" w:rsidRDefault="00CF74FD" w:rsidP="00CF74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POTELLE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fl.1435)</w:t>
      </w:r>
    </w:p>
    <w:p w14:paraId="04C66778" w14:textId="77777777" w:rsidR="00CF74FD" w:rsidRDefault="00CF74FD" w:rsidP="00CF74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7C0C95" w14:textId="77777777" w:rsidR="00CF74FD" w:rsidRDefault="00CF74FD" w:rsidP="00CF74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FB8D7E" w14:textId="77777777" w:rsidR="00CF74FD" w:rsidRDefault="00CF74FD" w:rsidP="00CF74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Oct.1435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Henry Frank(q.v.) granted </w:t>
      </w:r>
      <w:proofErr w:type="gramStart"/>
      <w:r>
        <w:rPr>
          <w:rFonts w:ascii="Times New Roman" w:hAnsi="Times New Roman" w:cs="Times New Roman"/>
          <w:sz w:val="24"/>
          <w:szCs w:val="24"/>
        </w:rPr>
        <w:t>all 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their lands and appurtenances in Devon</w:t>
      </w:r>
    </w:p>
    <w:p w14:paraId="346FDAB0" w14:textId="77777777" w:rsidR="00CF74FD" w:rsidRDefault="00CF74FD" w:rsidP="00CF74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 Simon Sydenham, Bishop of Chichester(q.v.), and others.</w:t>
      </w:r>
    </w:p>
    <w:p w14:paraId="42256974" w14:textId="77777777" w:rsidR="00CF74FD" w:rsidRDefault="00CF74FD" w:rsidP="00CF74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(T.N.A. ref. WARD 2/57A/204/55)</w:t>
      </w:r>
    </w:p>
    <w:p w14:paraId="304B66FA" w14:textId="77777777" w:rsidR="00CF74FD" w:rsidRDefault="00CF74FD" w:rsidP="00CF74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BA4482" w14:textId="77777777" w:rsidR="00CF74FD" w:rsidRDefault="00CF74FD" w:rsidP="00CF74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E31834" w14:textId="77777777" w:rsidR="00CF74FD" w:rsidRDefault="00CF74FD" w:rsidP="00CF74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February 2022</w:t>
      </w:r>
    </w:p>
    <w:p w14:paraId="07E78D3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42695" w14:textId="77777777" w:rsidR="00CF74FD" w:rsidRDefault="00CF74FD" w:rsidP="009139A6">
      <w:r>
        <w:separator/>
      </w:r>
    </w:p>
  </w:endnote>
  <w:endnote w:type="continuationSeparator" w:id="0">
    <w:p w14:paraId="463B07CC" w14:textId="77777777" w:rsidR="00CF74FD" w:rsidRDefault="00CF74F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2541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CAD5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01B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11E3E" w14:textId="77777777" w:rsidR="00CF74FD" w:rsidRDefault="00CF74FD" w:rsidP="009139A6">
      <w:r>
        <w:separator/>
      </w:r>
    </w:p>
  </w:footnote>
  <w:footnote w:type="continuationSeparator" w:id="0">
    <w:p w14:paraId="101EF3D9" w14:textId="77777777" w:rsidR="00CF74FD" w:rsidRDefault="00CF74F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F547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AACC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761E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4F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F74FD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7BC58"/>
  <w15:chartTrackingRefBased/>
  <w15:docId w15:val="{831C2DA8-3086-46C8-AAF7-F790254DB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2022-02-27T21:14:00Z</dcterms:created>
  <dcterms:modified xsi:type="dcterms:W3CDTF">2022-02-27T21:14:00Z</dcterms:modified>
</cp:coreProperties>
</file>